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048AB" w14:textId="2EBE3870" w:rsidR="00535962" w:rsidRPr="00535962" w:rsidRDefault="00C3055C" w:rsidP="0053596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25117BFF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5001C59B" w14:textId="34482E37" w:rsidR="00691EC8" w:rsidRPr="00691EC8" w:rsidRDefault="00691EC8" w:rsidP="00691EC8">
                                    <w:r w:rsidRPr="00691EC8">
                                      <w:t>SUPBANCO-DAF-CM-2022-00</w:t>
                                    </w:r>
                                    <w:r w:rsidR="00501182">
                                      <w:t>64</w:t>
                                    </w:r>
                                  </w:p>
                                </w:sdtContent>
                              </w:sdt>
                              <w:p w14:paraId="7DD7AB61" w14:textId="12A99990" w:rsidR="006B202F" w:rsidRPr="00535962" w:rsidRDefault="006B202F" w:rsidP="006B20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5001C59B" w14:textId="34482E37" w:rsidR="00691EC8" w:rsidRPr="00691EC8" w:rsidRDefault="00691EC8" w:rsidP="00691EC8">
                              <w:r w:rsidRPr="00691EC8">
                                <w:t>SUPBANCO-DAF-CM-2022-00</w:t>
                              </w:r>
                              <w:r w:rsidR="00501182">
                                <w:t>64</w:t>
                              </w:r>
                            </w:p>
                          </w:sdtContent>
                        </w:sdt>
                        <w:p w14:paraId="7DD7AB61" w14:textId="12A99990" w:rsidR="006B202F" w:rsidRPr="00535962" w:rsidRDefault="006B202F" w:rsidP="006B202F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4B471D8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0EAC4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13E90016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501182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501182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144D9E5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50118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50118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69368F7E" w:rsidR="00535962" w:rsidRDefault="00C3055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138ED2B8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042E51F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3D50C2" w:rsidRPr="006E45AC" w14:paraId="3929DAF2" w14:textId="77777777" w:rsidTr="00F840C2">
        <w:tc>
          <w:tcPr>
            <w:tcW w:w="1101" w:type="dxa"/>
          </w:tcPr>
          <w:p w14:paraId="3BB3CCAF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7BC02D29" w14:textId="77777777" w:rsidR="003D50C2" w:rsidRPr="00BF6404" w:rsidRDefault="003D50C2" w:rsidP="00BF6404"/>
        </w:tc>
        <w:tc>
          <w:tcPr>
            <w:tcW w:w="3971" w:type="dxa"/>
          </w:tcPr>
          <w:p w14:paraId="16918B10" w14:textId="77777777" w:rsidR="003D50C2" w:rsidRPr="00BF6404" w:rsidRDefault="003D50C2" w:rsidP="00BF6404"/>
        </w:tc>
        <w:tc>
          <w:tcPr>
            <w:tcW w:w="1417" w:type="dxa"/>
          </w:tcPr>
          <w:p w14:paraId="6890A061" w14:textId="77777777" w:rsidR="003D50C2" w:rsidRPr="00BF6404" w:rsidRDefault="003D50C2" w:rsidP="00BF6404"/>
        </w:tc>
        <w:tc>
          <w:tcPr>
            <w:tcW w:w="1418" w:type="dxa"/>
          </w:tcPr>
          <w:p w14:paraId="0F659297" w14:textId="77777777" w:rsidR="003D50C2" w:rsidRPr="00BF6404" w:rsidRDefault="003D50C2" w:rsidP="00BF6404"/>
        </w:tc>
        <w:tc>
          <w:tcPr>
            <w:tcW w:w="4961" w:type="dxa"/>
          </w:tcPr>
          <w:p w14:paraId="46B56D2B" w14:textId="77777777" w:rsidR="003D50C2" w:rsidRPr="00BF6404" w:rsidRDefault="003D50C2" w:rsidP="00BF6404"/>
        </w:tc>
      </w:tr>
      <w:tr w:rsidR="003D50C2" w:rsidRPr="006E45AC" w14:paraId="5C198BDA" w14:textId="77777777" w:rsidTr="00F840C2">
        <w:tc>
          <w:tcPr>
            <w:tcW w:w="1101" w:type="dxa"/>
          </w:tcPr>
          <w:p w14:paraId="15C144F7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327F8369" w14:textId="77777777" w:rsidR="003D50C2" w:rsidRPr="00BF6404" w:rsidRDefault="003D50C2" w:rsidP="00BF6404"/>
        </w:tc>
        <w:tc>
          <w:tcPr>
            <w:tcW w:w="3971" w:type="dxa"/>
          </w:tcPr>
          <w:p w14:paraId="60E11827" w14:textId="77777777" w:rsidR="003D50C2" w:rsidRPr="00BF6404" w:rsidRDefault="003D50C2" w:rsidP="00BF6404"/>
        </w:tc>
        <w:tc>
          <w:tcPr>
            <w:tcW w:w="1417" w:type="dxa"/>
          </w:tcPr>
          <w:p w14:paraId="3668752C" w14:textId="77777777" w:rsidR="003D50C2" w:rsidRPr="00BF6404" w:rsidRDefault="003D50C2" w:rsidP="00BF6404"/>
        </w:tc>
        <w:tc>
          <w:tcPr>
            <w:tcW w:w="1418" w:type="dxa"/>
          </w:tcPr>
          <w:p w14:paraId="6063ED21" w14:textId="77777777" w:rsidR="003D50C2" w:rsidRPr="00BF6404" w:rsidRDefault="003D50C2" w:rsidP="00BF6404"/>
        </w:tc>
        <w:tc>
          <w:tcPr>
            <w:tcW w:w="4961" w:type="dxa"/>
          </w:tcPr>
          <w:p w14:paraId="748CE426" w14:textId="77777777" w:rsidR="003D50C2" w:rsidRPr="00BF6404" w:rsidRDefault="003D50C2" w:rsidP="00BF6404"/>
        </w:tc>
      </w:tr>
    </w:tbl>
    <w:p w14:paraId="6E6EA4A0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33356E18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72E5865A" w14:textId="25AE851D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37734" w14:textId="77777777" w:rsidR="00E1187E" w:rsidRDefault="00E1187E" w:rsidP="001007E7">
      <w:pPr>
        <w:spacing w:after="0" w:line="240" w:lineRule="auto"/>
      </w:pPr>
      <w:r>
        <w:separator/>
      </w:r>
    </w:p>
  </w:endnote>
  <w:endnote w:type="continuationSeparator" w:id="0">
    <w:p w14:paraId="0E68A5D8" w14:textId="77777777" w:rsidR="00E1187E" w:rsidRDefault="00E1187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7D8CA1A4" w:rsidR="001007E7" w:rsidRDefault="00C3055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6FFAA4AE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1FA474DC" w:rsidR="001007E7" w:rsidRDefault="00C3055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F2954BB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6E93A" w14:textId="77777777" w:rsidR="00E1187E" w:rsidRDefault="00E1187E" w:rsidP="001007E7">
      <w:pPr>
        <w:spacing w:after="0" w:line="240" w:lineRule="auto"/>
      </w:pPr>
      <w:r>
        <w:separator/>
      </w:r>
    </w:p>
  </w:footnote>
  <w:footnote w:type="continuationSeparator" w:id="0">
    <w:p w14:paraId="54EA4CBB" w14:textId="77777777" w:rsidR="00E1187E" w:rsidRDefault="00E1187E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D50C2"/>
    <w:rsid w:val="003E5197"/>
    <w:rsid w:val="00410707"/>
    <w:rsid w:val="0042490F"/>
    <w:rsid w:val="004564FE"/>
    <w:rsid w:val="00462024"/>
    <w:rsid w:val="00466B9C"/>
    <w:rsid w:val="004D45A8"/>
    <w:rsid w:val="00501182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91EC8"/>
    <w:rsid w:val="006B202F"/>
    <w:rsid w:val="006D38F2"/>
    <w:rsid w:val="006E45AC"/>
    <w:rsid w:val="006F28AA"/>
    <w:rsid w:val="00721F4E"/>
    <w:rsid w:val="00725091"/>
    <w:rsid w:val="00752032"/>
    <w:rsid w:val="00780880"/>
    <w:rsid w:val="007B6F6F"/>
    <w:rsid w:val="007F7245"/>
    <w:rsid w:val="00806C78"/>
    <w:rsid w:val="00807015"/>
    <w:rsid w:val="00831319"/>
    <w:rsid w:val="00845FCE"/>
    <w:rsid w:val="00850351"/>
    <w:rsid w:val="00862F3E"/>
    <w:rsid w:val="00883B5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33ED"/>
    <w:rsid w:val="00C078CB"/>
    <w:rsid w:val="00C22DBE"/>
    <w:rsid w:val="00C3055C"/>
    <w:rsid w:val="00C66D08"/>
    <w:rsid w:val="00CA0E82"/>
    <w:rsid w:val="00CA4661"/>
    <w:rsid w:val="00CD0F70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187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8F7AAC-50AF-4B85-9397-FC88E7F390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CFE842-9212-4B91-8040-3332C453D7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FFB3AE-843B-4FF8-8F00-3CFD2C35F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6</cp:revision>
  <cp:lastPrinted>2011-03-04T18:41:00Z</cp:lastPrinted>
  <dcterms:created xsi:type="dcterms:W3CDTF">2022-02-03T15:17:00Z</dcterms:created>
  <dcterms:modified xsi:type="dcterms:W3CDTF">2022-09-21T16:19:00Z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